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F77" w:rsidRPr="006B2E52" w:rsidRDefault="00FA3F77" w:rsidP="00B56C44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8240" filled="t">
            <v:imagedata r:id="rId4" o:title=""/>
          </v:shape>
          <o:OLEObject Type="Embed" ProgID="Word.Picture.8" ShapeID="_x0000_s1026" DrawAspect="Content" ObjectID="_1533027990" r:id="rId5"/>
        </w:pict>
      </w:r>
    </w:p>
    <w:p w:rsidR="00FA3F77" w:rsidRPr="006B2E52" w:rsidRDefault="00FA3F77" w:rsidP="00B56C44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</w:p>
    <w:p w:rsidR="00FA3F77" w:rsidRPr="006B2E52" w:rsidRDefault="00FA3F77" w:rsidP="00B56C44">
      <w:pPr>
        <w:pStyle w:val="Heading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FA3F77" w:rsidRDefault="00FA3F77" w:rsidP="00B56C44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</w:p>
    <w:p w:rsidR="00FA3F77" w:rsidRPr="006B2E52" w:rsidRDefault="00FA3F77" w:rsidP="00B56C44">
      <w:pPr>
        <w:pStyle w:val="Heading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FA3F77" w:rsidRPr="006B2E52" w:rsidRDefault="00FA3F77" w:rsidP="00B56C44">
      <w:pPr>
        <w:pStyle w:val="Heading5"/>
        <w:spacing w:line="204" w:lineRule="auto"/>
        <w:jc w:val="both"/>
        <w:rPr>
          <w:b/>
          <w:w w:val="120"/>
          <w:sz w:val="28"/>
          <w:lang w:val="uk-UA"/>
        </w:rPr>
      </w:pPr>
      <w:r w:rsidRPr="006B2E52">
        <w:rPr>
          <w:b/>
          <w:w w:val="120"/>
          <w:sz w:val="28"/>
          <w:lang w:val="uk-UA"/>
        </w:rPr>
        <w:t xml:space="preserve">  ЖМЕРИНСЬКА МІСЬКА </w:t>
      </w:r>
      <w:r>
        <w:rPr>
          <w:b/>
          <w:w w:val="120"/>
          <w:sz w:val="28"/>
          <w:lang w:val="uk-UA"/>
        </w:rPr>
        <w:t xml:space="preserve">РАДА ВІННИЦЬКОЇ </w:t>
      </w:r>
      <w:r w:rsidRPr="006B2E52">
        <w:rPr>
          <w:b/>
          <w:w w:val="120"/>
          <w:sz w:val="28"/>
          <w:lang w:val="uk-UA"/>
        </w:rPr>
        <w:t>ОБЛАСТІ</w:t>
      </w:r>
    </w:p>
    <w:p w:rsidR="00FA3F77" w:rsidRPr="006B2E52" w:rsidRDefault="00FA3F77" w:rsidP="00B56C44">
      <w:pPr>
        <w:pStyle w:val="Heading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FA3F77" w:rsidRPr="006B2E52" w:rsidRDefault="00FA3F77" w:rsidP="00B56C44">
      <w:pPr>
        <w:spacing w:line="204" w:lineRule="auto"/>
        <w:rPr>
          <w:w w:val="120"/>
          <w:sz w:val="28"/>
          <w:lang w:val="uk-UA"/>
        </w:rPr>
      </w:pPr>
      <w:r>
        <w:rPr>
          <w:noProof/>
        </w:rPr>
        <w:pict>
          <v:line id="_x0000_s1027" style="position:absolute;flip:y;z-index:251659264" from="9pt,7pt" to="498.9pt,7pt" strokeweight="4.5pt">
            <v:stroke linestyle="thickThin"/>
          </v:line>
        </w:pict>
      </w:r>
    </w:p>
    <w:p w:rsidR="00FA3F77" w:rsidRPr="006B2E52" w:rsidRDefault="00FA3F77" w:rsidP="00B56C44">
      <w:pPr>
        <w:pStyle w:val="Heading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FA3F77" w:rsidRPr="006B2E52" w:rsidRDefault="00FA3F77" w:rsidP="00B56C44">
      <w:pPr>
        <w:pStyle w:val="BodyText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18 серпня 2016</w:t>
      </w:r>
      <w:r w:rsidRPr="006B2E52">
        <w:rPr>
          <w:sz w:val="28"/>
          <w:lang w:val="uk-UA"/>
        </w:rPr>
        <w:t xml:space="preserve"> р.    </w:t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</w:r>
      <w:r w:rsidRPr="006B2E52">
        <w:rPr>
          <w:sz w:val="28"/>
          <w:lang w:val="uk-UA"/>
        </w:rPr>
        <w:tab/>
        <w:t xml:space="preserve">        </w:t>
      </w:r>
      <w:r>
        <w:rPr>
          <w:sz w:val="28"/>
          <w:lang w:val="uk-UA"/>
        </w:rPr>
        <w:t xml:space="preserve">                                                № 226</w:t>
      </w:r>
    </w:p>
    <w:p w:rsidR="00FA3F77" w:rsidRPr="006B2E52" w:rsidRDefault="00FA3F77" w:rsidP="00B56C44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FA3F77" w:rsidRPr="006B2E52" w:rsidRDefault="00FA3F77" w:rsidP="00B56C44">
      <w:pPr>
        <w:ind w:right="6024"/>
        <w:rPr>
          <w:sz w:val="20"/>
          <w:lang w:val="uk-UA"/>
        </w:rPr>
      </w:pPr>
    </w:p>
    <w:p w:rsidR="00FA3F77" w:rsidRPr="006B2E52" w:rsidRDefault="00FA3F77" w:rsidP="00B56C44">
      <w:pPr>
        <w:pStyle w:val="BodyText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</w:t>
      </w:r>
      <w:r w:rsidRPr="006B2E52">
        <w:rPr>
          <w:sz w:val="28"/>
          <w:szCs w:val="28"/>
          <w:lang w:val="uk-UA"/>
        </w:rPr>
        <w:t xml:space="preserve"> рік</w:t>
      </w:r>
    </w:p>
    <w:p w:rsidR="00FA3F77" w:rsidRPr="006B2E52" w:rsidRDefault="00FA3F77" w:rsidP="00B56C44">
      <w:pPr>
        <w:ind w:right="6025"/>
        <w:jc w:val="both"/>
        <w:rPr>
          <w:color w:val="000000"/>
          <w:spacing w:val="-3"/>
          <w:sz w:val="28"/>
          <w:szCs w:val="28"/>
          <w:lang w:val="uk-UA"/>
        </w:rPr>
      </w:pPr>
    </w:p>
    <w:p w:rsidR="00FA3F77" w:rsidRDefault="00FA3F77" w:rsidP="00B56C4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Керуючись п.5 ст.30 Закону України “Про місцеве самоврядування </w:t>
      </w:r>
      <w:r>
        <w:rPr>
          <w:sz w:val="28"/>
          <w:szCs w:val="28"/>
          <w:lang w:val="uk-UA"/>
        </w:rPr>
        <w:t>в</w:t>
      </w:r>
      <w:r w:rsidRPr="006B2E52">
        <w:rPr>
          <w:smallCaps/>
          <w:sz w:val="28"/>
          <w:szCs w:val="28"/>
          <w:lang w:val="uk-UA"/>
        </w:rPr>
        <w:t xml:space="preserve"> </w:t>
      </w:r>
      <w:r w:rsidRPr="006B2E52">
        <w:rPr>
          <w:sz w:val="28"/>
          <w:szCs w:val="28"/>
          <w:lang w:val="uk-UA"/>
        </w:rPr>
        <w:t>Україні”, враховуючи лист</w:t>
      </w:r>
      <w:r>
        <w:rPr>
          <w:sz w:val="28"/>
          <w:szCs w:val="28"/>
          <w:lang w:val="uk-UA"/>
        </w:rPr>
        <w:t xml:space="preserve"> управління освіти від 15.08.2016 року №793,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FA3F77" w:rsidRDefault="00FA3F77" w:rsidP="00B56C4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6B2E52">
        <w:rPr>
          <w:sz w:val="28"/>
          <w:szCs w:val="28"/>
          <w:lang w:val="uk-UA"/>
        </w:rPr>
        <w:t>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>
        <w:rPr>
          <w:sz w:val="28"/>
          <w:szCs w:val="28"/>
          <w:lang w:val="uk-UA"/>
        </w:rPr>
        <w:t>20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5 року №274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6 рік”.</w:t>
      </w:r>
    </w:p>
    <w:p w:rsidR="00FA3F77" w:rsidRDefault="00FA3F77" w:rsidP="00B56C4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6B2E5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Начальнику управління освіти Сьомаш С.В.:</w:t>
      </w:r>
    </w:p>
    <w:p w:rsidR="00FA3F77" w:rsidRDefault="00FA3F77" w:rsidP="00B56C4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 згідно додатку1;</w:t>
      </w:r>
    </w:p>
    <w:p w:rsidR="00FA3F77" w:rsidRPr="006B2E52" w:rsidRDefault="00FA3F77" w:rsidP="00B56C4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>
        <w:rPr>
          <w:sz w:val="28"/>
          <w:szCs w:val="28"/>
          <w:lang w:val="uk-UA"/>
        </w:rPr>
        <w:t xml:space="preserve"> та за рахунок власних надходжень</w:t>
      </w:r>
      <w:r w:rsidRPr="006B2E52">
        <w:rPr>
          <w:sz w:val="28"/>
          <w:szCs w:val="28"/>
          <w:lang w:val="uk-UA"/>
        </w:rPr>
        <w:t>;</w:t>
      </w:r>
    </w:p>
    <w:p w:rsidR="00FA3F77" w:rsidRPr="006B2E52" w:rsidRDefault="00FA3F77" w:rsidP="00B56C44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FA3F77" w:rsidRPr="006B2E52" w:rsidRDefault="00FA3F77" w:rsidP="00B56C44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Півнюка О. В.</w:t>
      </w:r>
    </w:p>
    <w:p w:rsidR="00FA3F77" w:rsidRDefault="00FA3F77" w:rsidP="00B56C44">
      <w:pPr>
        <w:tabs>
          <w:tab w:val="left" w:pos="0"/>
        </w:tabs>
        <w:spacing w:before="120"/>
        <w:ind w:firstLine="748"/>
        <w:jc w:val="both"/>
        <w:rPr>
          <w:sz w:val="28"/>
          <w:lang w:val="uk-UA"/>
        </w:rPr>
      </w:pPr>
    </w:p>
    <w:p w:rsidR="00FA3F77" w:rsidRPr="006B2E52" w:rsidRDefault="00FA3F77" w:rsidP="00941A69">
      <w:pPr>
        <w:pStyle w:val="BodyText"/>
        <w:tabs>
          <w:tab w:val="left" w:pos="3780"/>
        </w:tabs>
        <w:spacing w:before="120" w:after="0"/>
        <w:jc w:val="both"/>
        <w:rPr>
          <w:color w:val="000000"/>
          <w:sz w:val="28"/>
          <w:szCs w:val="28"/>
          <w:lang w:val="uk-UA"/>
        </w:rPr>
      </w:pPr>
    </w:p>
    <w:p w:rsidR="00FA3F77" w:rsidRPr="005F1555" w:rsidRDefault="00FA3F77" w:rsidP="00941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5F1555">
        <w:rPr>
          <w:sz w:val="28"/>
          <w:szCs w:val="28"/>
          <w:lang w:val="uk-UA"/>
        </w:rPr>
        <w:t>Міський голова</w:t>
      </w:r>
      <w:r w:rsidRPr="005F1555">
        <w:rPr>
          <w:sz w:val="28"/>
          <w:szCs w:val="28"/>
          <w:lang w:val="uk-UA"/>
        </w:rPr>
        <w:tab/>
      </w:r>
      <w:r w:rsidRPr="005F1555">
        <w:rPr>
          <w:sz w:val="28"/>
          <w:szCs w:val="28"/>
          <w:lang w:val="uk-UA"/>
        </w:rPr>
        <w:tab/>
      </w:r>
      <w:r w:rsidRPr="005F1555">
        <w:rPr>
          <w:sz w:val="28"/>
          <w:szCs w:val="28"/>
          <w:lang w:val="uk-UA"/>
        </w:rPr>
        <w:tab/>
      </w:r>
      <w:r w:rsidRPr="005F1555">
        <w:rPr>
          <w:sz w:val="28"/>
          <w:szCs w:val="28"/>
          <w:lang w:val="uk-UA"/>
        </w:rPr>
        <w:tab/>
      </w:r>
      <w:r w:rsidRPr="005F1555">
        <w:rPr>
          <w:sz w:val="28"/>
          <w:szCs w:val="28"/>
          <w:lang w:val="uk-UA"/>
        </w:rPr>
        <w:tab/>
      </w:r>
      <w:r w:rsidRPr="005F1555">
        <w:rPr>
          <w:sz w:val="28"/>
          <w:szCs w:val="28"/>
          <w:lang w:val="uk-UA"/>
        </w:rPr>
        <w:tab/>
      </w:r>
      <w:r w:rsidRPr="005F1555">
        <w:rPr>
          <w:sz w:val="28"/>
          <w:szCs w:val="28"/>
          <w:lang w:val="uk-UA"/>
        </w:rPr>
        <w:tab/>
        <w:t xml:space="preserve">А. Кушнір </w:t>
      </w:r>
    </w:p>
    <w:sectPr w:rsidR="00FA3F77" w:rsidRPr="005F1555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C44"/>
    <w:rsid w:val="001454F8"/>
    <w:rsid w:val="0017216D"/>
    <w:rsid w:val="00292BD1"/>
    <w:rsid w:val="002A3A03"/>
    <w:rsid w:val="005F1555"/>
    <w:rsid w:val="006B2E52"/>
    <w:rsid w:val="00766FEB"/>
    <w:rsid w:val="007C3ADF"/>
    <w:rsid w:val="00941A69"/>
    <w:rsid w:val="009541EE"/>
    <w:rsid w:val="00AC2A85"/>
    <w:rsid w:val="00AC62C8"/>
    <w:rsid w:val="00B56C44"/>
    <w:rsid w:val="00B774AA"/>
    <w:rsid w:val="00BC18DA"/>
    <w:rsid w:val="00CC5671"/>
    <w:rsid w:val="00CE76CD"/>
    <w:rsid w:val="00DB22CF"/>
    <w:rsid w:val="00DE4426"/>
    <w:rsid w:val="00EB0550"/>
    <w:rsid w:val="00F13992"/>
    <w:rsid w:val="00F14B93"/>
    <w:rsid w:val="00FA3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C44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6C44"/>
    <w:pPr>
      <w:keepNext/>
      <w:jc w:val="center"/>
      <w:outlineLvl w:val="3"/>
    </w:pPr>
    <w:rPr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C44"/>
    <w:pPr>
      <w:keepNext/>
      <w:jc w:val="center"/>
      <w:outlineLvl w:val="4"/>
    </w:pPr>
    <w:rPr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6C44"/>
    <w:pPr>
      <w:keepNext/>
      <w:jc w:val="center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6C44"/>
    <w:pPr>
      <w:keepNext/>
      <w:jc w:val="center"/>
      <w:outlineLvl w:val="6"/>
    </w:pPr>
    <w:rPr>
      <w:b/>
      <w:sz w:val="4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56C4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56C4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56C44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56C44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B56C4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56C44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184</Words>
  <Characters>1050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2016-08-15T12:34:00Z</cp:lastPrinted>
  <dcterms:created xsi:type="dcterms:W3CDTF">2016-08-15T11:52:00Z</dcterms:created>
  <dcterms:modified xsi:type="dcterms:W3CDTF">2016-08-18T09:20:00Z</dcterms:modified>
</cp:coreProperties>
</file>